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B9" w:rsidRPr="00C24EC5" w:rsidRDefault="00390AB9" w:rsidP="00FD688E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УТВЕРЖДЕНА</w:t>
      </w:r>
    </w:p>
    <w:p w:rsidR="00390AB9" w:rsidRPr="00C24EC5" w:rsidRDefault="00390AB9" w:rsidP="00FD688E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 xml:space="preserve">постановлением Администрации </w:t>
      </w:r>
    </w:p>
    <w:p w:rsidR="00390AB9" w:rsidRPr="00C24EC5" w:rsidRDefault="00390AB9" w:rsidP="00FD688E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города Королёва Московской области</w:t>
      </w:r>
    </w:p>
    <w:p w:rsidR="00390AB9" w:rsidRPr="00C24EC5" w:rsidRDefault="00390AB9" w:rsidP="00FD688E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от _________________ № __________</w:t>
      </w:r>
    </w:p>
    <w:p w:rsidR="00390AB9" w:rsidRPr="00C24EC5" w:rsidRDefault="00390AB9" w:rsidP="00FD688E">
      <w:pPr>
        <w:jc w:val="center"/>
        <w:rPr>
          <w:lang w:val="ru-RU"/>
        </w:rPr>
      </w:pPr>
    </w:p>
    <w:p w:rsidR="00390AB9" w:rsidRPr="00C24EC5" w:rsidRDefault="00390AB9" w:rsidP="00FD688E">
      <w:pPr>
        <w:jc w:val="right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Форма</w:t>
      </w:r>
    </w:p>
    <w:p w:rsidR="00390AB9" w:rsidRPr="00390CB5" w:rsidRDefault="00390AB9" w:rsidP="00C150BC">
      <w:pPr>
        <w:jc w:val="center"/>
        <w:rPr>
          <w:sz w:val="26"/>
          <w:szCs w:val="26"/>
          <w:lang w:val="ru-RU"/>
        </w:rPr>
      </w:pPr>
    </w:p>
    <w:p w:rsidR="00390AB9" w:rsidRPr="00390CB5" w:rsidRDefault="00390AB9" w:rsidP="00C150BC">
      <w:pPr>
        <w:jc w:val="center"/>
        <w:rPr>
          <w:b/>
          <w:sz w:val="26"/>
          <w:szCs w:val="26"/>
          <w:lang w:val="ru-RU"/>
        </w:rPr>
      </w:pPr>
      <w:r w:rsidRPr="00390CB5">
        <w:rPr>
          <w:b/>
          <w:sz w:val="26"/>
          <w:szCs w:val="26"/>
          <w:lang w:val="ru-RU"/>
        </w:rPr>
        <w:t>ПРЕДПИСАНИЕ № ____</w:t>
      </w:r>
    </w:p>
    <w:p w:rsidR="00390AB9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  <w:r w:rsidRPr="00390CB5">
        <w:rPr>
          <w:b/>
          <w:sz w:val="26"/>
          <w:szCs w:val="26"/>
          <w:lang w:val="ru-RU"/>
        </w:rPr>
        <w:t xml:space="preserve">о демонтаже самовольно установленного 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  <w:r w:rsidRPr="00390CB5">
        <w:rPr>
          <w:b/>
          <w:sz w:val="26"/>
          <w:szCs w:val="26"/>
          <w:lang w:val="ru-RU"/>
        </w:rPr>
        <w:t>объекта наружной рекламы и информации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Default="00390AB9" w:rsidP="0012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г. Корол</w:t>
      </w:r>
      <w:r>
        <w:rPr>
          <w:sz w:val="26"/>
          <w:szCs w:val="26"/>
          <w:lang w:val="ru-RU"/>
        </w:rPr>
        <w:t>ё</w:t>
      </w:r>
      <w:r w:rsidRPr="00390CB5">
        <w:rPr>
          <w:sz w:val="26"/>
          <w:szCs w:val="26"/>
          <w:lang w:val="ru-RU"/>
        </w:rPr>
        <w:t>в</w:t>
      </w:r>
    </w:p>
    <w:p w:rsidR="00390AB9" w:rsidRPr="00390CB5" w:rsidRDefault="00390AB9" w:rsidP="00127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Московской области</w:t>
      </w:r>
      <w:r w:rsidRPr="00390CB5">
        <w:rPr>
          <w:sz w:val="26"/>
          <w:szCs w:val="26"/>
          <w:lang w:val="ru-RU"/>
        </w:rPr>
        <w:tab/>
      </w:r>
      <w:r w:rsidRPr="00390CB5">
        <w:rPr>
          <w:sz w:val="26"/>
          <w:szCs w:val="26"/>
          <w:lang w:val="ru-RU"/>
        </w:rPr>
        <w:tab/>
      </w:r>
      <w:r w:rsidRPr="00390CB5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          </w:t>
      </w:r>
      <w:r w:rsidRPr="00390CB5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     </w:t>
      </w:r>
      <w:r w:rsidRPr="00390CB5">
        <w:rPr>
          <w:sz w:val="26"/>
          <w:szCs w:val="26"/>
          <w:lang w:val="ru-RU"/>
        </w:rPr>
        <w:t>"__" _________ 20__ г.</w:t>
      </w:r>
    </w:p>
    <w:p w:rsidR="00390AB9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  <w:shd w:val="clear" w:color="auto" w:fill="FFFFFF"/>
          <w:lang w:val="ru-RU"/>
        </w:rPr>
      </w:pPr>
    </w:p>
    <w:p w:rsidR="00390AB9" w:rsidRPr="004621ED" w:rsidRDefault="00390AB9" w:rsidP="00FD6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ru-RU"/>
        </w:rPr>
      </w:pPr>
      <w:r w:rsidRPr="004621ED">
        <w:rPr>
          <w:sz w:val="26"/>
          <w:szCs w:val="26"/>
          <w:shd w:val="clear" w:color="auto" w:fill="FFFFFF"/>
          <w:lang w:val="ru-RU"/>
        </w:rPr>
        <w:t xml:space="preserve">Администрацией города Королёв Московской области на территории города Королёв </w:t>
      </w:r>
      <w:r>
        <w:rPr>
          <w:sz w:val="26"/>
          <w:szCs w:val="26"/>
          <w:lang w:val="ru-RU"/>
        </w:rPr>
        <w:t>выявлено</w:t>
      </w:r>
      <w:r w:rsidRPr="004621ED">
        <w:rPr>
          <w:sz w:val="26"/>
          <w:szCs w:val="26"/>
          <w:lang w:val="ru-RU"/>
        </w:rPr>
        <w:t xml:space="preserve"> нарушение порядка установки ОНРИ, предусмотренного  Федеральным законом от 13.03.2006 </w:t>
      </w:r>
      <w:r w:rsidRPr="004621ED">
        <w:rPr>
          <w:sz w:val="26"/>
          <w:szCs w:val="26"/>
        </w:rPr>
        <w:t>N</w:t>
      </w:r>
      <w:r w:rsidRPr="004621ED">
        <w:rPr>
          <w:sz w:val="26"/>
          <w:szCs w:val="26"/>
          <w:lang w:val="ru-RU"/>
        </w:rPr>
        <w:t xml:space="preserve"> 38-ФЗ "О рекламе" / законом Московской области «Об обеспечении чистоты и порядка на территории Московской области» от 29.11.2005 № 249/2005-ОЗ, а именно: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_______________________________________________________</w:t>
      </w:r>
      <w:r>
        <w:rPr>
          <w:sz w:val="26"/>
          <w:szCs w:val="26"/>
          <w:lang w:val="ru-RU"/>
        </w:rPr>
        <w:t>___</w:t>
      </w:r>
      <w:r w:rsidRPr="00390CB5">
        <w:rPr>
          <w:sz w:val="26"/>
          <w:szCs w:val="26"/>
          <w:lang w:val="ru-RU"/>
        </w:rPr>
        <w:t>_______________,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 w:rsidRPr="00390CB5">
        <w:rPr>
          <w:lang w:val="ru-RU"/>
        </w:rPr>
        <w:t>(в чем заключается нарушение)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вид (тип) ОНРИ_________________________________________</w:t>
      </w:r>
      <w:r>
        <w:rPr>
          <w:sz w:val="26"/>
          <w:szCs w:val="26"/>
          <w:lang w:val="ru-RU"/>
        </w:rPr>
        <w:t>_______</w:t>
      </w:r>
      <w:r w:rsidRPr="00390CB5">
        <w:rPr>
          <w:sz w:val="26"/>
          <w:szCs w:val="26"/>
          <w:lang w:val="ru-RU"/>
        </w:rPr>
        <w:t>___________,</w:t>
      </w:r>
    </w:p>
    <w:p w:rsidR="00390AB9" w:rsidRPr="001A3490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 w:rsidRPr="001A3490">
        <w:rPr>
          <w:lang w:val="ru-RU"/>
        </w:rPr>
        <w:t>(тип объекта наружной рекламы и информации)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принадлежащая:________________________________________________</w:t>
      </w:r>
      <w:r>
        <w:rPr>
          <w:sz w:val="26"/>
          <w:szCs w:val="26"/>
          <w:lang w:val="ru-RU"/>
        </w:rPr>
        <w:t>__</w:t>
      </w:r>
      <w:r w:rsidRPr="00390CB5">
        <w:rPr>
          <w:sz w:val="26"/>
          <w:szCs w:val="26"/>
          <w:lang w:val="ru-RU"/>
        </w:rPr>
        <w:t>_________</w:t>
      </w:r>
    </w:p>
    <w:p w:rsidR="00390AB9" w:rsidRPr="001A3490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 w:rsidRPr="001A3490">
        <w:rPr>
          <w:lang w:val="ru-RU"/>
        </w:rPr>
        <w:t>(наименование организации, Ф.И.О. индивидуального предпринимателя)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установленная: ___________________________________________________</w:t>
      </w:r>
      <w:r>
        <w:rPr>
          <w:sz w:val="26"/>
          <w:szCs w:val="26"/>
          <w:lang w:val="ru-RU"/>
        </w:rPr>
        <w:t>_</w:t>
      </w:r>
      <w:r w:rsidRPr="00390CB5">
        <w:rPr>
          <w:sz w:val="26"/>
          <w:szCs w:val="26"/>
          <w:lang w:val="ru-RU"/>
        </w:rPr>
        <w:t>_______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 w:rsidRPr="00390CB5">
        <w:rPr>
          <w:lang w:val="ru-RU"/>
        </w:rPr>
        <w:t>(местонахождение объекта наружной рекламы и информации)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Pr="00390CB5" w:rsidRDefault="00390AB9" w:rsidP="00FD6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В  соответствии с</w:t>
      </w:r>
      <w:r>
        <w:rPr>
          <w:sz w:val="26"/>
          <w:szCs w:val="26"/>
          <w:lang w:val="ru-RU"/>
        </w:rPr>
        <w:t xml:space="preserve"> частью 10 статьи 19 </w:t>
      </w:r>
      <w:r w:rsidRPr="00390CB5">
        <w:rPr>
          <w:sz w:val="26"/>
          <w:szCs w:val="26"/>
          <w:lang w:val="ru-RU"/>
        </w:rPr>
        <w:t>Федерального за</w:t>
      </w:r>
      <w:r>
        <w:rPr>
          <w:sz w:val="26"/>
          <w:szCs w:val="26"/>
          <w:lang w:val="ru-RU"/>
        </w:rPr>
        <w:t xml:space="preserve">кона от 13.03.2006  </w:t>
      </w:r>
      <w:r>
        <w:rPr>
          <w:sz w:val="26"/>
          <w:szCs w:val="26"/>
          <w:lang w:val="ru-RU"/>
        </w:rPr>
        <w:br/>
        <w:t xml:space="preserve">№ 38-ФЗ "О </w:t>
      </w:r>
      <w:r w:rsidRPr="00390CB5">
        <w:rPr>
          <w:sz w:val="26"/>
          <w:szCs w:val="26"/>
          <w:lang w:val="ru-RU"/>
        </w:rPr>
        <w:t>рекламе"</w:t>
      </w:r>
      <w:r>
        <w:rPr>
          <w:sz w:val="26"/>
          <w:szCs w:val="26"/>
          <w:lang w:val="ru-RU"/>
        </w:rPr>
        <w:t>/ п. 3 статьи 12</w:t>
      </w:r>
      <w:r w:rsidRPr="00390CB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Закона Московской области от 16.11.2005 </w:t>
      </w:r>
      <w:r>
        <w:rPr>
          <w:sz w:val="26"/>
          <w:szCs w:val="26"/>
          <w:lang w:val="ru-RU"/>
        </w:rPr>
        <w:br/>
        <w:t xml:space="preserve">№ 249/2005-ОЗ/ </w:t>
      </w:r>
      <w:r w:rsidRPr="00390CB5">
        <w:rPr>
          <w:sz w:val="26"/>
          <w:szCs w:val="26"/>
          <w:lang w:val="ru-RU"/>
        </w:rPr>
        <w:t xml:space="preserve">предписываем   владельцу объекта наружной рекламы и </w:t>
      </w:r>
      <w:r>
        <w:rPr>
          <w:sz w:val="26"/>
          <w:szCs w:val="26"/>
          <w:lang w:val="ru-RU"/>
        </w:rPr>
        <w:t>и</w:t>
      </w:r>
      <w:r w:rsidRPr="00390CB5">
        <w:rPr>
          <w:sz w:val="26"/>
          <w:szCs w:val="26"/>
          <w:lang w:val="ru-RU"/>
        </w:rPr>
        <w:t>нформации _______________________________________________________</w:t>
      </w:r>
      <w:r>
        <w:rPr>
          <w:sz w:val="26"/>
          <w:szCs w:val="26"/>
          <w:lang w:val="ru-RU"/>
        </w:rPr>
        <w:t>_______________</w:t>
      </w:r>
      <w:r w:rsidRPr="00390CB5">
        <w:rPr>
          <w:sz w:val="26"/>
          <w:szCs w:val="26"/>
          <w:lang w:val="ru-RU"/>
        </w:rPr>
        <w:t>____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 w:rsidRPr="00390CB5">
        <w:rPr>
          <w:lang w:val="ru-RU"/>
        </w:rPr>
        <w:t>(наименование организации, Ф.И.О. индивидуального предпринимателя)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ru-RU"/>
        </w:rPr>
      </w:pPr>
    </w:p>
    <w:p w:rsidR="00390AB9" w:rsidRPr="00390CB5" w:rsidRDefault="00390AB9" w:rsidP="00FD6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срок до «____»______20___г. демонтировать самовольно установленный объект наружной рекламы и информации с приведением территории в </w:t>
      </w:r>
      <w:bookmarkStart w:id="0" w:name="_GoBack"/>
      <w:bookmarkEnd w:id="0"/>
      <w:r>
        <w:rPr>
          <w:sz w:val="26"/>
          <w:szCs w:val="26"/>
          <w:lang w:val="ru-RU"/>
        </w:rPr>
        <w:t>первоначальное состояние и восстановлением благоустройства.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ru-RU"/>
        </w:rPr>
      </w:pP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Pr="00390CB5" w:rsidRDefault="00390AB9" w:rsidP="009E1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Уполномоченный представитель </w:t>
      </w:r>
      <w:r w:rsidRPr="00390CB5">
        <w:rPr>
          <w:b/>
          <w:sz w:val="26"/>
          <w:szCs w:val="26"/>
          <w:lang w:val="ru-RU"/>
        </w:rPr>
        <w:t xml:space="preserve"> администрации </w:t>
      </w:r>
      <w:r>
        <w:rPr>
          <w:b/>
          <w:sz w:val="26"/>
          <w:szCs w:val="26"/>
          <w:lang w:val="ru-RU"/>
        </w:rPr>
        <w:t xml:space="preserve">     __________/_______/</w:t>
      </w:r>
    </w:p>
    <w:p w:rsidR="00390AB9" w:rsidRPr="00390CB5" w:rsidRDefault="00390AB9" w:rsidP="009E1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 </w:t>
      </w:r>
      <w:r w:rsidRPr="00390CB5">
        <w:rPr>
          <w:sz w:val="26"/>
          <w:szCs w:val="26"/>
          <w:lang w:val="ru-RU"/>
        </w:rPr>
        <w:t xml:space="preserve"> (подпись)</w:t>
      </w:r>
    </w:p>
    <w:p w:rsidR="00390AB9" w:rsidRPr="00390CB5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390AB9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 xml:space="preserve">Предписание получил </w:t>
      </w:r>
      <w:r>
        <w:rPr>
          <w:sz w:val="26"/>
          <w:szCs w:val="26"/>
          <w:lang w:val="ru-RU"/>
        </w:rPr>
        <w:t>________________</w:t>
      </w:r>
      <w:r w:rsidRPr="00390CB5">
        <w:rPr>
          <w:sz w:val="26"/>
          <w:szCs w:val="26"/>
          <w:lang w:val="ru-RU"/>
        </w:rPr>
        <w:t xml:space="preserve">______________________________________________________ </w:t>
      </w:r>
    </w:p>
    <w:p w:rsidR="00390AB9" w:rsidRPr="004621ED" w:rsidRDefault="00390AB9" w:rsidP="00C15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  <w:lang w:val="ru-RU"/>
        </w:rPr>
      </w:pPr>
      <w:r w:rsidRPr="004621ED">
        <w:rPr>
          <w:sz w:val="20"/>
          <w:szCs w:val="20"/>
          <w:lang w:val="ru-RU"/>
        </w:rPr>
        <w:t>(дата, Ф.И.О., подпись, либо штамп организации - владельца объекта наружной рекламы и информации)</w:t>
      </w:r>
    </w:p>
    <w:p w:rsidR="00390AB9" w:rsidRPr="00C150BC" w:rsidRDefault="00390AB9">
      <w:pPr>
        <w:rPr>
          <w:lang w:val="ru-RU"/>
        </w:rPr>
      </w:pPr>
    </w:p>
    <w:sectPr w:rsidR="00390AB9" w:rsidRPr="00C150BC" w:rsidSect="00FD688E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0BC"/>
    <w:rsid w:val="00017941"/>
    <w:rsid w:val="000C2E9D"/>
    <w:rsid w:val="000E01A6"/>
    <w:rsid w:val="000F67F0"/>
    <w:rsid w:val="00122140"/>
    <w:rsid w:val="0012749E"/>
    <w:rsid w:val="001A3490"/>
    <w:rsid w:val="001B2A6A"/>
    <w:rsid w:val="001D10A9"/>
    <w:rsid w:val="001F63F8"/>
    <w:rsid w:val="002B3847"/>
    <w:rsid w:val="002E4E28"/>
    <w:rsid w:val="00390AB9"/>
    <w:rsid w:val="00390CB5"/>
    <w:rsid w:val="00435F86"/>
    <w:rsid w:val="004621ED"/>
    <w:rsid w:val="0054102C"/>
    <w:rsid w:val="00561634"/>
    <w:rsid w:val="00572FB5"/>
    <w:rsid w:val="005926CF"/>
    <w:rsid w:val="005E2004"/>
    <w:rsid w:val="00784FEE"/>
    <w:rsid w:val="007A6A67"/>
    <w:rsid w:val="00807225"/>
    <w:rsid w:val="009E147F"/>
    <w:rsid w:val="00A00B55"/>
    <w:rsid w:val="00A02EA9"/>
    <w:rsid w:val="00B44F85"/>
    <w:rsid w:val="00C150BC"/>
    <w:rsid w:val="00C17C3B"/>
    <w:rsid w:val="00C24EC5"/>
    <w:rsid w:val="00C77ADB"/>
    <w:rsid w:val="00C82EE7"/>
    <w:rsid w:val="00D06DE5"/>
    <w:rsid w:val="00D12606"/>
    <w:rsid w:val="00D57C58"/>
    <w:rsid w:val="00DB0C89"/>
    <w:rsid w:val="00E120B1"/>
    <w:rsid w:val="00FB33F5"/>
    <w:rsid w:val="00FD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B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9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307</Words>
  <Characters>1754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Куренкова</cp:lastModifiedBy>
  <cp:revision>13</cp:revision>
  <cp:lastPrinted>2012-11-30T11:29:00Z</cp:lastPrinted>
  <dcterms:created xsi:type="dcterms:W3CDTF">2012-10-14T16:50:00Z</dcterms:created>
  <dcterms:modified xsi:type="dcterms:W3CDTF">2012-11-30T11:29:00Z</dcterms:modified>
</cp:coreProperties>
</file>